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12BFE003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8B3E3A">
        <w:rPr>
          <w:b/>
          <w:i/>
          <w:noProof/>
          <w:sz w:val="28"/>
        </w:rPr>
        <w:tab/>
      </w:r>
      <w:r w:rsidR="00093D7D" w:rsidRPr="00093D7D">
        <w:rPr>
          <w:b/>
          <w:i/>
          <w:noProof/>
          <w:sz w:val="28"/>
        </w:rPr>
        <w:t>R3-230745</w:t>
      </w:r>
    </w:p>
    <w:p w14:paraId="541280E7" w14:textId="07EA47B2" w:rsidR="00891FE4" w:rsidRPr="007D4D09" w:rsidRDefault="007D4D09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Athens</w:t>
      </w:r>
      <w:r w:rsidR="00891FE4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Greece, 27</w:t>
      </w:r>
      <w:r w:rsidR="00EF4266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Feb -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3</w:t>
      </w:r>
      <w:r>
        <w:rPr>
          <w:b/>
          <w:sz w:val="24"/>
          <w:vertAlign w:val="superscript"/>
          <w:lang w:val="en-US"/>
        </w:rPr>
        <w:t>rd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Mar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073CD055" w:rsidR="001E41F3" w:rsidRPr="00410371" w:rsidRDefault="00093D7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093D7D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77777777" w:rsidR="001E41F3" w:rsidRPr="00410371" w:rsidRDefault="008B3E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2E9D4FED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34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6A3457">
              <w:rPr>
                <w:b/>
                <w:noProof/>
                <w:sz w:val="28"/>
              </w:rPr>
              <w:t>1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54288CCC" w:rsidR="00F25D98" w:rsidRDefault="005151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4F42D6AD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771094A4" w:rsidR="001E41F3" w:rsidRDefault="00BD4D69">
            <w:pPr>
              <w:pStyle w:val="CRCoverPage"/>
              <w:spacing w:after="0"/>
              <w:ind w:left="100"/>
              <w:rPr>
                <w:noProof/>
              </w:rPr>
            </w:pPr>
            <w:r w:rsidRPr="00BD4D69">
              <w:rPr>
                <w:rFonts w:eastAsia="ＭＳ 明朝"/>
                <w:color w:val="000000"/>
                <w:lang w:eastAsia="ja-JP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1EBD781D" w:rsidR="001E41F3" w:rsidRDefault="007C2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5519535F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3457">
              <w:rPr>
                <w:noProof/>
              </w:rPr>
              <w:t>6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15E50F6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 xml:space="preserve">, it is controvisal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477078D0" w14:textId="030FB9B6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r>
              <w:rPr>
                <w:rFonts w:cs="Arial"/>
                <w:lang w:eastAsia="ja-JP"/>
              </w:rPr>
              <w:t>corresponds 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is 16 octets in UUID format as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  <w:p w14:paraId="08966A2A" w14:textId="77777777" w:rsidR="00825F5A" w:rsidRPr="00716501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D7C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18758ED9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r>
              <w:rPr>
                <w:rFonts w:cs="Arial"/>
                <w:lang w:eastAsia="ja-JP"/>
              </w:rPr>
              <w:t>corresponds 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ins w:id="27" w:author="DOCOMO_tianyang min" w:date="2023-02-16T18:01:00Z">
              <w:r>
                <w:rPr>
                  <w:rFonts w:cs="Arial"/>
                  <w:lang w:eastAsia="ja-JP"/>
                </w:rPr>
                <w:t xml:space="preserve"> is 16 octets in UUID format as</w:t>
              </w:r>
            </w:ins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6317E" w14:textId="77777777" w:rsidR="00FE5D8D" w:rsidRDefault="00FE5D8D">
      <w:r>
        <w:separator/>
      </w:r>
    </w:p>
  </w:endnote>
  <w:endnote w:type="continuationSeparator" w:id="0">
    <w:p w14:paraId="4403C1A1" w14:textId="77777777" w:rsidR="00FE5D8D" w:rsidRDefault="00FE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F1616" w14:textId="77777777" w:rsidR="00FE5D8D" w:rsidRDefault="00FE5D8D">
      <w:r>
        <w:separator/>
      </w:r>
    </w:p>
  </w:footnote>
  <w:footnote w:type="continuationSeparator" w:id="0">
    <w:p w14:paraId="6183B769" w14:textId="77777777" w:rsidR="00FE5D8D" w:rsidRDefault="00FE5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628C9"/>
    <w:rsid w:val="00093D7D"/>
    <w:rsid w:val="000A6394"/>
    <w:rsid w:val="000B23FB"/>
    <w:rsid w:val="000B7FED"/>
    <w:rsid w:val="000C038A"/>
    <w:rsid w:val="000C63A7"/>
    <w:rsid w:val="000C6598"/>
    <w:rsid w:val="00145D43"/>
    <w:rsid w:val="0019200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F7"/>
    <w:rsid w:val="002B5741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A7AB4"/>
    <w:rsid w:val="003B2DA8"/>
    <w:rsid w:val="003D162E"/>
    <w:rsid w:val="003E1A36"/>
    <w:rsid w:val="003F0A53"/>
    <w:rsid w:val="00407CE7"/>
    <w:rsid w:val="00410371"/>
    <w:rsid w:val="004242F1"/>
    <w:rsid w:val="004357AF"/>
    <w:rsid w:val="00436AA5"/>
    <w:rsid w:val="00454EE6"/>
    <w:rsid w:val="004A0C08"/>
    <w:rsid w:val="004B70C1"/>
    <w:rsid w:val="004B75B7"/>
    <w:rsid w:val="004E4B36"/>
    <w:rsid w:val="004F0190"/>
    <w:rsid w:val="005151C7"/>
    <w:rsid w:val="0051580D"/>
    <w:rsid w:val="005227A4"/>
    <w:rsid w:val="005423BE"/>
    <w:rsid w:val="00547111"/>
    <w:rsid w:val="00592D74"/>
    <w:rsid w:val="00597B95"/>
    <w:rsid w:val="005D60BD"/>
    <w:rsid w:val="005E2C44"/>
    <w:rsid w:val="005E6C4F"/>
    <w:rsid w:val="005F0F2E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63BFC"/>
    <w:rsid w:val="00780C26"/>
    <w:rsid w:val="00790DE8"/>
    <w:rsid w:val="00792342"/>
    <w:rsid w:val="007977A8"/>
    <w:rsid w:val="007A16D3"/>
    <w:rsid w:val="007A4EA9"/>
    <w:rsid w:val="007B512A"/>
    <w:rsid w:val="007C2097"/>
    <w:rsid w:val="007C2478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703C9"/>
    <w:rsid w:val="00870EE7"/>
    <w:rsid w:val="008863B9"/>
    <w:rsid w:val="00891FE4"/>
    <w:rsid w:val="00892A92"/>
    <w:rsid w:val="008A11EB"/>
    <w:rsid w:val="008A45A6"/>
    <w:rsid w:val="008B3E3A"/>
    <w:rsid w:val="008F010A"/>
    <w:rsid w:val="008F686C"/>
    <w:rsid w:val="00904367"/>
    <w:rsid w:val="009148DE"/>
    <w:rsid w:val="00941E30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B11325"/>
    <w:rsid w:val="00B1710E"/>
    <w:rsid w:val="00B24811"/>
    <w:rsid w:val="00B258BB"/>
    <w:rsid w:val="00B274D3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4D69"/>
    <w:rsid w:val="00BD6BB8"/>
    <w:rsid w:val="00BE5CD4"/>
    <w:rsid w:val="00C06607"/>
    <w:rsid w:val="00C321D9"/>
    <w:rsid w:val="00C433D2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50255"/>
    <w:rsid w:val="00D53F28"/>
    <w:rsid w:val="00D66520"/>
    <w:rsid w:val="00D70CB0"/>
    <w:rsid w:val="00D77C77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E6E"/>
    <w:rsid w:val="00FD611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7</cp:revision>
  <cp:lastPrinted>1899-12-31T23:00:00Z</cp:lastPrinted>
  <dcterms:created xsi:type="dcterms:W3CDTF">2023-02-16T08:48:00Z</dcterms:created>
  <dcterms:modified xsi:type="dcterms:W3CDTF">2023-02-17T06:32:00Z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